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5D1" w:rsidRDefault="002015D1"/>
    <w:p w:rsidR="002015D1" w:rsidRDefault="002015D1"/>
    <w:p w:rsidR="002015D1" w:rsidRPr="00463EB9" w:rsidRDefault="002015D1" w:rsidP="00DD279B">
      <w:pPr>
        <w:ind w:left="1416"/>
        <w:rPr>
          <w:b/>
          <w:i/>
          <w:u w:val="single"/>
        </w:rPr>
      </w:pPr>
      <w:r w:rsidRPr="00463EB9">
        <w:rPr>
          <w:b/>
          <w:i/>
          <w:u w:val="single"/>
        </w:rPr>
        <w:t>MATEMATİK TESTİ</w:t>
      </w:r>
    </w:p>
    <w:p w:rsidR="002015D1" w:rsidRPr="00463EB9" w:rsidRDefault="002015D1">
      <w:pPr>
        <w:rPr>
          <w:b/>
          <w:i/>
          <w:u w:val="single"/>
        </w:rPr>
      </w:pPr>
    </w:p>
    <w:p w:rsidR="002015D1" w:rsidRDefault="002015D1"/>
    <w:p w:rsidR="002015D1" w:rsidRDefault="002015D1">
      <w:r>
        <w:t xml:space="preserve">1) </w:t>
      </w:r>
      <w:r w:rsidRPr="008E07A0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202.5pt;height:146.25pt;visibility:visible">
            <v:imagedata r:id="rId4" o:title=""/>
          </v:shape>
        </w:pict>
      </w:r>
    </w:p>
    <w:p w:rsidR="002015D1" w:rsidRDefault="002015D1"/>
    <w:p w:rsidR="002015D1" w:rsidRDefault="002015D1">
      <w:r>
        <w:t>2)</w:t>
      </w:r>
    </w:p>
    <w:p w:rsidR="002015D1" w:rsidRDefault="002015D1">
      <w:r w:rsidRPr="008E07A0">
        <w:rPr>
          <w:noProof/>
          <w:lang w:eastAsia="tr-TR"/>
        </w:rPr>
        <w:pict>
          <v:shape id="Resim 3" o:spid="_x0000_i1026" type="#_x0000_t75" style="width:206.25pt;height:46.5pt;visibility:visible">
            <v:imagedata r:id="rId5" o:title=""/>
          </v:shape>
        </w:pict>
      </w:r>
    </w:p>
    <w:p w:rsidR="002015D1" w:rsidRDefault="002015D1"/>
    <w:p w:rsidR="002015D1" w:rsidRDefault="002015D1">
      <w:r>
        <w:t>3)</w:t>
      </w:r>
    </w:p>
    <w:p w:rsidR="002015D1" w:rsidRDefault="002015D1">
      <w:r w:rsidRPr="008E07A0">
        <w:rPr>
          <w:noProof/>
          <w:lang w:eastAsia="tr-TR"/>
        </w:rPr>
        <w:pict>
          <v:shape id="Resim 4" o:spid="_x0000_i1027" type="#_x0000_t75" style="width:207pt;height:168.75pt;visibility:visible">
            <v:imagedata r:id="rId6" o:title=""/>
          </v:shape>
        </w:pict>
      </w:r>
    </w:p>
    <w:p w:rsidR="002015D1" w:rsidRDefault="002015D1"/>
    <w:p w:rsidR="002015D1" w:rsidRDefault="002015D1">
      <w:r>
        <w:t>4)</w:t>
      </w:r>
    </w:p>
    <w:p w:rsidR="002015D1" w:rsidRDefault="002015D1">
      <w:r w:rsidRPr="008E07A0">
        <w:rPr>
          <w:noProof/>
          <w:lang w:eastAsia="tr-TR"/>
        </w:rPr>
        <w:pict>
          <v:shape id="Resim 5" o:spid="_x0000_i1028" type="#_x0000_t75" style="width:200.25pt;height:133.5pt;visibility:visible">
            <v:imagedata r:id="rId7" o:title=""/>
          </v:shape>
        </w:pict>
      </w:r>
    </w:p>
    <w:p w:rsidR="002015D1" w:rsidRDefault="002015D1"/>
    <w:p w:rsidR="002015D1" w:rsidRDefault="002015D1"/>
    <w:p w:rsidR="002015D1" w:rsidRDefault="002015D1"/>
    <w:p w:rsidR="002015D1" w:rsidRDefault="002015D1"/>
    <w:p w:rsidR="002015D1" w:rsidRDefault="002015D1"/>
    <w:p w:rsidR="002015D1" w:rsidRDefault="002015D1"/>
    <w:p w:rsidR="002015D1" w:rsidRDefault="002015D1">
      <w:r>
        <w:t>5)</w:t>
      </w:r>
    </w:p>
    <w:p w:rsidR="002015D1" w:rsidRDefault="002015D1">
      <w:r w:rsidRPr="008E07A0">
        <w:rPr>
          <w:noProof/>
          <w:lang w:eastAsia="tr-TR"/>
        </w:rPr>
        <w:pict>
          <v:shape id="Resim 6" o:spid="_x0000_i1029" type="#_x0000_t75" style="width:208.5pt;height:75pt;visibility:visible">
            <v:imagedata r:id="rId8" o:title=""/>
          </v:shape>
        </w:pict>
      </w:r>
    </w:p>
    <w:p w:rsidR="002015D1" w:rsidRDefault="002015D1"/>
    <w:p w:rsidR="002015D1" w:rsidRDefault="002015D1">
      <w:r>
        <w:t>6)</w:t>
      </w:r>
    </w:p>
    <w:p w:rsidR="002015D1" w:rsidRDefault="002015D1">
      <w:r w:rsidRPr="008E07A0">
        <w:rPr>
          <w:noProof/>
          <w:lang w:eastAsia="tr-TR"/>
        </w:rPr>
        <w:pict>
          <v:shape id="Resim 7" o:spid="_x0000_i1030" type="#_x0000_t75" style="width:207.75pt;height:90pt;visibility:visible">
            <v:imagedata r:id="rId9" o:title=""/>
          </v:shape>
        </w:pict>
      </w:r>
    </w:p>
    <w:p w:rsidR="002015D1" w:rsidRDefault="002015D1"/>
    <w:p w:rsidR="002015D1" w:rsidRDefault="002015D1">
      <w:r>
        <w:t>7)</w:t>
      </w:r>
    </w:p>
    <w:p w:rsidR="002015D1" w:rsidRDefault="002015D1">
      <w:r w:rsidRPr="008E07A0">
        <w:rPr>
          <w:noProof/>
          <w:lang w:eastAsia="tr-TR"/>
        </w:rPr>
        <w:pict>
          <v:shape id="Resim 8" o:spid="_x0000_i1031" type="#_x0000_t75" style="width:207.75pt;height:95.25pt;visibility:visible">
            <v:imagedata r:id="rId10" o:title=""/>
          </v:shape>
        </w:pict>
      </w:r>
    </w:p>
    <w:p w:rsidR="002015D1" w:rsidRDefault="002015D1"/>
    <w:p w:rsidR="002015D1" w:rsidRDefault="002015D1">
      <w:r>
        <w:t>8)</w:t>
      </w:r>
    </w:p>
    <w:p w:rsidR="002015D1" w:rsidRDefault="002015D1">
      <w:r w:rsidRPr="008E07A0">
        <w:rPr>
          <w:noProof/>
          <w:lang w:eastAsia="tr-TR"/>
        </w:rPr>
        <w:pict>
          <v:shape id="Resim 9" o:spid="_x0000_i1032" type="#_x0000_t75" style="width:208.5pt;height:102pt;visibility:visible">
            <v:imagedata r:id="rId11" o:title=""/>
          </v:shape>
        </w:pict>
      </w:r>
    </w:p>
    <w:p w:rsidR="002015D1" w:rsidRDefault="002015D1"/>
    <w:p w:rsidR="002015D1" w:rsidRDefault="002015D1">
      <w:r>
        <w:t>9)</w:t>
      </w:r>
    </w:p>
    <w:p w:rsidR="002015D1" w:rsidRDefault="002015D1">
      <w:r w:rsidRPr="008E07A0">
        <w:rPr>
          <w:noProof/>
          <w:lang w:eastAsia="tr-TR"/>
        </w:rPr>
        <w:pict>
          <v:shape id="Resim 10" o:spid="_x0000_i1033" type="#_x0000_t75" style="width:201.75pt;height:54.75pt;visibility:visible">
            <v:imagedata r:id="rId12" o:title=""/>
          </v:shape>
        </w:pict>
      </w:r>
    </w:p>
    <w:p w:rsidR="002015D1" w:rsidRDefault="002015D1"/>
    <w:p w:rsidR="002015D1" w:rsidRDefault="002015D1">
      <w:r>
        <w:t>10)</w:t>
      </w:r>
    </w:p>
    <w:p w:rsidR="002015D1" w:rsidRDefault="002015D1">
      <w:r w:rsidRPr="008E07A0">
        <w:rPr>
          <w:noProof/>
          <w:lang w:eastAsia="tr-TR"/>
        </w:rPr>
        <w:pict>
          <v:shape id="Resim 11" o:spid="_x0000_i1034" type="#_x0000_t75" style="width:202.5pt;height:58.5pt;visibility:visible">
            <v:imagedata r:id="rId13" o:title=""/>
          </v:shape>
        </w:pict>
      </w:r>
    </w:p>
    <w:p w:rsidR="002015D1" w:rsidRDefault="002015D1"/>
    <w:p w:rsidR="002015D1" w:rsidRDefault="002015D1">
      <w:r>
        <w:t>11)</w:t>
      </w:r>
    </w:p>
    <w:p w:rsidR="002015D1" w:rsidRDefault="002015D1">
      <w:r w:rsidRPr="008E07A0">
        <w:rPr>
          <w:noProof/>
          <w:lang w:eastAsia="tr-TR"/>
        </w:rPr>
        <w:pict>
          <v:shape id="Resim 12" o:spid="_x0000_i1035" type="#_x0000_t75" style="width:202.5pt;height:182.25pt;visibility:visible">
            <v:imagedata r:id="rId14" o:title=""/>
          </v:shape>
        </w:pict>
      </w:r>
    </w:p>
    <w:p w:rsidR="002015D1" w:rsidRDefault="002015D1"/>
    <w:p w:rsidR="002015D1" w:rsidRDefault="002015D1">
      <w:r>
        <w:t>12)</w:t>
      </w:r>
    </w:p>
    <w:p w:rsidR="002015D1" w:rsidRDefault="002015D1">
      <w:r w:rsidRPr="008E07A0">
        <w:rPr>
          <w:noProof/>
          <w:lang w:eastAsia="tr-TR"/>
        </w:rPr>
        <w:pict>
          <v:shape id="Resim 13" o:spid="_x0000_i1036" type="#_x0000_t75" style="width:204.75pt;height:90pt;visibility:visible">
            <v:imagedata r:id="rId15" o:title=""/>
          </v:shape>
        </w:pict>
      </w:r>
    </w:p>
    <w:p w:rsidR="002015D1" w:rsidRDefault="002015D1"/>
    <w:p w:rsidR="002015D1" w:rsidRDefault="002015D1">
      <w:r>
        <w:t>13)</w:t>
      </w:r>
    </w:p>
    <w:p w:rsidR="002015D1" w:rsidRDefault="002015D1">
      <w:r w:rsidRPr="008E07A0">
        <w:rPr>
          <w:noProof/>
          <w:lang w:eastAsia="tr-TR"/>
        </w:rPr>
        <w:pict>
          <v:shape id="Resim 14" o:spid="_x0000_i1037" type="#_x0000_t75" style="width:201.75pt;height:51.75pt;visibility:visible">
            <v:imagedata r:id="rId16" o:title=""/>
          </v:shape>
        </w:pict>
      </w:r>
    </w:p>
    <w:p w:rsidR="002015D1" w:rsidRDefault="002015D1"/>
    <w:p w:rsidR="002015D1" w:rsidRDefault="002015D1">
      <w:r>
        <w:t>14)</w:t>
      </w:r>
    </w:p>
    <w:p w:rsidR="002015D1" w:rsidRDefault="002015D1">
      <w:r w:rsidRPr="008E07A0">
        <w:rPr>
          <w:noProof/>
          <w:lang w:eastAsia="tr-TR"/>
        </w:rPr>
        <w:pict>
          <v:shape id="Resim 15" o:spid="_x0000_i1038" type="#_x0000_t75" style="width:204.75pt;height:51.75pt;visibility:visible">
            <v:imagedata r:id="rId17" o:title=""/>
          </v:shape>
        </w:pict>
      </w:r>
    </w:p>
    <w:p w:rsidR="002015D1" w:rsidRDefault="002015D1"/>
    <w:p w:rsidR="002015D1" w:rsidRDefault="002015D1">
      <w:r>
        <w:t>15)</w:t>
      </w:r>
    </w:p>
    <w:p w:rsidR="002015D1" w:rsidRDefault="002015D1">
      <w:r w:rsidRPr="008E07A0">
        <w:rPr>
          <w:noProof/>
          <w:lang w:eastAsia="tr-TR"/>
        </w:rPr>
        <w:pict>
          <v:shape id="Resim 16" o:spid="_x0000_i1039" type="#_x0000_t75" style="width:209.25pt;height:54pt;visibility:visible">
            <v:imagedata r:id="rId18" o:title=""/>
          </v:shape>
        </w:pict>
      </w:r>
    </w:p>
    <w:p w:rsidR="002015D1" w:rsidRDefault="002015D1"/>
    <w:p w:rsidR="002015D1" w:rsidRDefault="002015D1">
      <w:r>
        <w:t>16)</w:t>
      </w:r>
    </w:p>
    <w:p w:rsidR="002015D1" w:rsidRDefault="002015D1">
      <w:r w:rsidRPr="008E07A0">
        <w:rPr>
          <w:noProof/>
          <w:lang w:eastAsia="tr-TR"/>
        </w:rPr>
        <w:pict>
          <v:shape id="Resim 17" o:spid="_x0000_i1040" type="#_x0000_t75" style="width:204pt;height:61.5pt;visibility:visible">
            <v:imagedata r:id="rId19" o:title=""/>
          </v:shape>
        </w:pict>
      </w:r>
    </w:p>
    <w:p w:rsidR="002015D1" w:rsidRDefault="002015D1"/>
    <w:p w:rsidR="002015D1" w:rsidRDefault="002015D1"/>
    <w:p w:rsidR="002015D1" w:rsidRDefault="002015D1"/>
    <w:p w:rsidR="002015D1" w:rsidRDefault="002015D1"/>
    <w:p w:rsidR="002015D1" w:rsidRDefault="002015D1">
      <w:r>
        <w:t>17)</w:t>
      </w:r>
    </w:p>
    <w:p w:rsidR="002015D1" w:rsidRDefault="002015D1">
      <w:r w:rsidRPr="008E07A0">
        <w:rPr>
          <w:noProof/>
          <w:lang w:eastAsia="tr-TR"/>
        </w:rPr>
        <w:pict>
          <v:shape id="Resim 18" o:spid="_x0000_i1041" type="#_x0000_t75" style="width:202.5pt;height:36.75pt;visibility:visible">
            <v:imagedata r:id="rId20" o:title=""/>
          </v:shape>
        </w:pict>
      </w:r>
    </w:p>
    <w:p w:rsidR="002015D1" w:rsidRDefault="002015D1"/>
    <w:p w:rsidR="002015D1" w:rsidRDefault="002015D1">
      <w:r>
        <w:t>18)</w:t>
      </w:r>
    </w:p>
    <w:p w:rsidR="002015D1" w:rsidRDefault="002015D1">
      <w:r w:rsidRPr="008E07A0">
        <w:rPr>
          <w:noProof/>
          <w:lang w:eastAsia="tr-TR"/>
        </w:rPr>
        <w:pict>
          <v:shape id="Resim 19" o:spid="_x0000_i1042" type="#_x0000_t75" style="width:204pt;height:61.5pt;visibility:visible">
            <v:imagedata r:id="rId21" o:title=""/>
          </v:shape>
        </w:pict>
      </w:r>
    </w:p>
    <w:p w:rsidR="002015D1" w:rsidRDefault="002015D1"/>
    <w:p w:rsidR="002015D1" w:rsidRDefault="002015D1">
      <w:r>
        <w:t>19)</w:t>
      </w:r>
    </w:p>
    <w:p w:rsidR="002015D1" w:rsidRDefault="002015D1">
      <w:r w:rsidRPr="008E07A0">
        <w:rPr>
          <w:noProof/>
          <w:lang w:eastAsia="tr-TR"/>
        </w:rPr>
        <w:pict>
          <v:shape id="Resim 20" o:spid="_x0000_i1043" type="#_x0000_t75" style="width:203.25pt;height:92.25pt;visibility:visible">
            <v:imagedata r:id="rId22" o:title=""/>
          </v:shape>
        </w:pict>
      </w:r>
    </w:p>
    <w:p w:rsidR="002015D1" w:rsidRDefault="002015D1"/>
    <w:p w:rsidR="002015D1" w:rsidRDefault="002015D1">
      <w:r>
        <w:t>20)</w:t>
      </w:r>
    </w:p>
    <w:p w:rsidR="002015D1" w:rsidRDefault="002015D1">
      <w:r w:rsidRPr="008E07A0">
        <w:rPr>
          <w:noProof/>
          <w:lang w:eastAsia="tr-TR"/>
        </w:rPr>
        <w:pict>
          <v:shape id="Resim 21" o:spid="_x0000_i1044" type="#_x0000_t75" style="width:204.75pt;height:127.5pt;visibility:visible">
            <v:imagedata r:id="rId23" o:title=""/>
          </v:shape>
        </w:pict>
      </w:r>
    </w:p>
    <w:p w:rsidR="002015D1" w:rsidRDefault="002015D1"/>
    <w:p w:rsidR="002015D1" w:rsidRDefault="002015D1"/>
    <w:p w:rsidR="002015D1" w:rsidRDefault="002015D1"/>
    <w:sectPr w:rsidR="002015D1" w:rsidSect="00CD3385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doNotDisplayPageBoundaries/>
  <w:embedSystemFonts/>
  <w:stylePaneFormatFilter w:val="3F01"/>
  <w:defaultTabStop w:val="708"/>
  <w:hyphenationZone w:val="425"/>
  <w:noPunctuationKerning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3385"/>
    <w:rsid w:val="00060DE0"/>
    <w:rsid w:val="002015D1"/>
    <w:rsid w:val="002F54E6"/>
    <w:rsid w:val="00463EB9"/>
    <w:rsid w:val="008E07A0"/>
    <w:rsid w:val="00AB7428"/>
    <w:rsid w:val="00B726CA"/>
    <w:rsid w:val="00CD3385"/>
    <w:rsid w:val="00DD2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DE0"/>
    <w:rPr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D33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D3385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fontTable" Target="fontTable.xml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image" Target="media/image20.emf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2</Pages>
  <Words>24</Words>
  <Characters>137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PERFECT XP PC1</cp:lastModifiedBy>
  <cp:revision>2</cp:revision>
  <dcterms:created xsi:type="dcterms:W3CDTF">2009-03-30T15:38:00Z</dcterms:created>
  <dcterms:modified xsi:type="dcterms:W3CDTF">2009-03-31T05:38:00Z</dcterms:modified>
</cp:coreProperties>
</file>